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FA01D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4437380</wp:posOffset>
                </wp:positionH>
                <wp:positionV relativeFrom="paragraph">
                  <wp:posOffset>-469900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4A2297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OISOE-CP-006-2016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49.4pt;margin-top:-37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4A2297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OISOE-CP-006-2016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798050" cy="799693"/>
                                      <wp:effectExtent l="0" t="0" r="2540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8050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798050" cy="799693"/>
                                <wp:effectExtent l="0" t="0" r="2540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8050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1F4E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1F4E4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F4E4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A229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Oficina de Ingenieros Supervisores de Obras del Estado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1F4E4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A2297">
                            <w:rPr>
                              <w:rStyle w:val="Style6"/>
                              <w:sz w:val="24"/>
                              <w:szCs w:val="24"/>
                            </w:rPr>
                            <w:t>Oficina de Ingenieros Supervisores de Obras del Estado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F4E4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1F4E4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  <w:bookmarkStart w:id="0" w:name="_GoBack"/>
      <w:bookmarkEnd w:id="0"/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E42" w:rsidRDefault="001F4E42" w:rsidP="001007E7">
      <w:pPr>
        <w:spacing w:after="0" w:line="240" w:lineRule="auto"/>
      </w:pPr>
      <w:r>
        <w:separator/>
      </w:r>
    </w:p>
  </w:endnote>
  <w:endnote w:type="continuationSeparator" w:id="0">
    <w:p w:rsidR="001F4E42" w:rsidRDefault="001F4E4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E42" w:rsidRDefault="001F4E42" w:rsidP="001007E7">
      <w:pPr>
        <w:spacing w:after="0" w:line="240" w:lineRule="auto"/>
      </w:pPr>
      <w:r>
        <w:separator/>
      </w:r>
    </w:p>
  </w:footnote>
  <w:footnote w:type="continuationSeparator" w:id="0">
    <w:p w:rsidR="001F4E42" w:rsidRDefault="001F4E4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4E4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A229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1F8A1A-3168-46D1-97D2-A13E8AEF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C080-EF84-4FBD-9537-6124437F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Atman</cp:lastModifiedBy>
  <cp:revision>3</cp:revision>
  <cp:lastPrinted>2011-03-04T18:48:00Z</cp:lastPrinted>
  <dcterms:created xsi:type="dcterms:W3CDTF">2014-01-15T13:04:00Z</dcterms:created>
  <dcterms:modified xsi:type="dcterms:W3CDTF">2016-11-21T22:10:00Z</dcterms:modified>
</cp:coreProperties>
</file>